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93B" w:rsidRPr="001F130E" w:rsidRDefault="002B693B" w:rsidP="002B693B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1729F0" w:rsidRPr="001729F0">
        <w:rPr>
          <w:rFonts w:ascii="Arial" w:eastAsia="宋体" w:hAnsi="Arial" w:cs="Arial"/>
          <w:b/>
          <w:sz w:val="24"/>
          <w:szCs w:val="24"/>
          <w:lang w:eastAsia="zh-CN"/>
        </w:rPr>
        <w:t>R4-240881</w:t>
      </w:r>
      <w:r w:rsidR="001729F0">
        <w:rPr>
          <w:rFonts w:ascii="Arial" w:eastAsia="宋体" w:hAnsi="Arial" w:cs="Arial"/>
          <w:b/>
          <w:sz w:val="24"/>
          <w:szCs w:val="24"/>
          <w:lang w:eastAsia="zh-CN"/>
        </w:rPr>
        <w:t>8</w:t>
      </w:r>
      <w:bookmarkStart w:id="1" w:name="_GoBack"/>
      <w:bookmarkEnd w:id="1"/>
    </w:p>
    <w:p w:rsidR="003A046D" w:rsidRDefault="002B693B" w:rsidP="002B693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– 24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May,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511C80">
        <w:rPr>
          <w:rFonts w:ascii="Arial" w:hAnsi="Arial" w:cs="Arial"/>
          <w:b/>
          <w:bCs/>
          <w:sz w:val="24"/>
          <w:szCs w:val="24"/>
          <w:lang w:val="en-US"/>
        </w:rPr>
        <w:t>10.13.3.3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E198E" w:rsidRPr="00CE198E">
        <w:rPr>
          <w:rFonts w:ascii="Arial" w:hAnsi="Arial" w:cs="Arial"/>
          <w:b/>
          <w:bCs/>
          <w:sz w:val="24"/>
          <w:szCs w:val="24"/>
          <w:lang w:val="en-US"/>
        </w:rPr>
        <w:t>further discussion on the regulation and UE requirements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6A7041">
      <w:pPr>
        <w:ind w:left="48"/>
        <w:jc w:val="both"/>
        <w:rPr>
          <w:rFonts w:eastAsiaTheme="minorEastAsia"/>
          <w:lang w:eastAsia="zh-CN"/>
        </w:rPr>
      </w:pPr>
      <w:r>
        <w:t>During the last RAN4#11</w:t>
      </w:r>
      <w:r w:rsidR="00A17EE5">
        <w:t>0</w:t>
      </w:r>
      <w:r>
        <w:t>bis meeting, a paper on RFID regulation has been submitted</w:t>
      </w:r>
      <w:r w:rsidR="003852AF">
        <w:t>.</w:t>
      </w:r>
      <w:r>
        <w:t xml:space="preserve"> Further research on the RFID regulation has been applied and hence we would like to provide the regulation on reader as intermediate UE requirements. 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733286" w:rsidRDefault="00F6571F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 xml:space="preserve">uring the last meeting, the regulation for RFID as FCC part 15 and EN 302 208 has been </w:t>
      </w:r>
      <w:r w:rsidR="0074408D">
        <w:rPr>
          <w:rFonts w:eastAsia="等线"/>
          <w:lang w:eastAsia="zh-CN"/>
        </w:rPr>
        <w:t>analysed and discussed</w:t>
      </w:r>
      <w:r>
        <w:rPr>
          <w:rFonts w:eastAsia="等线"/>
          <w:lang w:eastAsia="zh-CN"/>
        </w:rPr>
        <w:t>.</w:t>
      </w:r>
      <w:r w:rsidR="0074408D">
        <w:rPr>
          <w:rFonts w:eastAsia="等线"/>
          <w:lang w:eastAsia="zh-CN"/>
        </w:rPr>
        <w:t xml:space="preserve"> Besides</w:t>
      </w:r>
      <w:r w:rsidR="00D079EA">
        <w:rPr>
          <w:rFonts w:eastAsia="等线"/>
          <w:lang w:eastAsia="zh-CN"/>
        </w:rPr>
        <w:t>, there are still other harmonized ETSI standard covering different frequency range that can be used for RFID and hence we would like to further investigate.</w:t>
      </w:r>
    </w:p>
    <w:p w:rsidR="001C38B0" w:rsidRDefault="001C38B0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900MHz band, besides the EN 302 208, for the EU regulations, there is EN 300 220-2 “</w:t>
      </w:r>
      <w:r w:rsidRPr="001C38B0">
        <w:rPr>
          <w:rFonts w:eastAsia="等线"/>
          <w:lang w:eastAsia="zh-CN"/>
        </w:rPr>
        <w:t>Short Range Devices (SRD) operating in the frequency range 25 MHz to 1 000 MHz; Part 2: Harmonised Standard for access to radio spectrum for non-specific radio equipment</w:t>
      </w:r>
      <w:r>
        <w:rPr>
          <w:rFonts w:eastAsia="等线"/>
          <w:lang w:eastAsia="zh-CN"/>
        </w:rPr>
        <w:t>” covers the specific frequency range.</w:t>
      </w:r>
      <w:r w:rsidR="009614D3">
        <w:rPr>
          <w:rFonts w:eastAsia="等线"/>
          <w:lang w:eastAsia="zh-CN"/>
        </w:rPr>
        <w:t xml:space="preserve"> </w:t>
      </w:r>
      <w:r w:rsidR="00EC2A03">
        <w:rPr>
          <w:rFonts w:eastAsia="等线"/>
          <w:lang w:eastAsia="zh-CN"/>
        </w:rPr>
        <w:t>The frequency range and corresponding TX power is captured in the standard Annex B and shown as below.</w:t>
      </w:r>
    </w:p>
    <w:p w:rsidR="00934203" w:rsidRDefault="00934203" w:rsidP="00934203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Table 1 EN 300 220-2 Frequency band and corresponding power limit</w:t>
      </w:r>
    </w:p>
    <w:p w:rsidR="00EC2A03" w:rsidRDefault="00EC2A03" w:rsidP="001B535E">
      <w:pPr>
        <w:rPr>
          <w:rFonts w:eastAsia="等线"/>
          <w:lang w:eastAsia="zh-CN"/>
        </w:rPr>
      </w:pPr>
      <w:r w:rsidRPr="00EC2A03">
        <w:rPr>
          <w:rFonts w:eastAsia="等线"/>
          <w:noProof/>
          <w:lang w:eastAsia="zh-CN"/>
        </w:rPr>
        <mc:AlternateContent>
          <mc:Choice Requires="wpg">
            <w:drawing>
              <wp:inline distT="0" distB="0" distL="0" distR="0" wp14:anchorId="3E987598">
                <wp:extent cx="6430678" cy="2813926"/>
                <wp:effectExtent l="0" t="0" r="8255" b="5715"/>
                <wp:docPr id="5" name="组合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0678" cy="2813926"/>
                          <a:chOff x="0" y="0"/>
                          <a:chExt cx="6430678" cy="2813926"/>
                        </a:xfrm>
                      </wpg:grpSpPr>
                      <pic:pic xmlns:pic="http://schemas.openxmlformats.org/drawingml/2006/picture">
                        <pic:nvPicPr>
                          <pic:cNvPr id="6" name="图片 6">
                            <a:extLst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0105" y="0"/>
                            <a:ext cx="6332220" cy="4425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图片 7">
                            <a:extLst/>
                          </pic:cNvPr>
                          <pic:cNvPicPr/>
                        </pic:nvPicPr>
                        <pic:blipFill rotWithShape="1">
                          <a:blip r:embed="rId13"/>
                          <a:srcRect t="2554"/>
                          <a:stretch/>
                        </pic:blipFill>
                        <pic:spPr>
                          <a:xfrm>
                            <a:off x="0" y="442595"/>
                            <a:ext cx="6430678" cy="2155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>
                            <a:extLst/>
                          </pic:cNvPr>
                          <pic:cNvPicPr/>
                        </pic:nvPicPr>
                        <pic:blipFill rotWithShape="1">
                          <a:blip r:embed="rId14"/>
                          <a:srcRect t="4750"/>
                          <a:stretch/>
                        </pic:blipFill>
                        <pic:spPr>
                          <a:xfrm>
                            <a:off x="8021" y="2560500"/>
                            <a:ext cx="6332220" cy="25342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1C296D7" id="组合 6" o:spid="_x0000_s1026" style="width:506.35pt;height:221.55pt;mso-position-horizontal-relative:char;mso-position-vertical-relative:line" coordsize="64306,28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style="position:absolute;left:401;width:63322;height:4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">
                  <v:imagedata r:id="rId15" o:title=""/>
                </v:shape>
                <v:shape id="图片 7" o:spid="_x0000_s1028" type="#_x0000_t75" style="position:absolute;top:4425;width:64306;height:21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">
                  <v:imagedata r:id="rId16" o:title="" croptop="1674f"/>
                </v:shape>
                <v:shape id="图片 8" o:spid="_x0000_s1029" type="#_x0000_t75" style="position:absolute;left:80;top:25605;width:63322;height:2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">
                  <v:imagedata r:id="rId17" o:title="" croptop="3113f"/>
                </v:shape>
                <w10:anchorlock/>
              </v:group>
            </w:pict>
          </mc:Fallback>
        </mc:AlternateContent>
      </w:r>
    </w:p>
    <w:p w:rsidR="00EC2A03" w:rsidRPr="001C38B0" w:rsidRDefault="00EC2A03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t can be observed that mostly the outpour power is limited to 25 </w:t>
      </w:r>
      <w:proofErr w:type="spellStart"/>
      <w:r>
        <w:rPr>
          <w:rFonts w:eastAsia="等线" w:hint="eastAsia"/>
          <w:lang w:eastAsia="zh-CN"/>
        </w:rPr>
        <w:t>mW</w:t>
      </w:r>
      <w:proofErr w:type="spellEnd"/>
      <w:r>
        <w:rPr>
          <w:rFonts w:eastAsia="等线"/>
          <w:lang w:eastAsia="zh-CN"/>
        </w:rPr>
        <w:t xml:space="preserve"> ERP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the highest power can be up to 500 </w:t>
      </w:r>
      <w:proofErr w:type="spellStart"/>
      <w:r>
        <w:rPr>
          <w:rFonts w:eastAsia="等线"/>
          <w:lang w:eastAsia="zh-CN"/>
        </w:rPr>
        <w:t>mW</w:t>
      </w:r>
      <w:proofErr w:type="spellEnd"/>
      <w:r>
        <w:rPr>
          <w:rFonts w:eastAsia="等线"/>
          <w:lang w:eastAsia="zh-CN"/>
        </w:rPr>
        <w:t xml:space="preserve"> ERP for band 869.4 to 869.65MHz. Correspondingly, 25mW is transferred as 13.98 dBm</w:t>
      </w:r>
      <w:r w:rsidR="003A3B3B">
        <w:rPr>
          <w:rFonts w:eastAsia="等线"/>
          <w:lang w:eastAsia="zh-CN"/>
        </w:rPr>
        <w:t xml:space="preserve"> and 500mW is transferred as 26.99 dBm.</w:t>
      </w:r>
    </w:p>
    <w:p w:rsidR="0038225F" w:rsidRDefault="008C6ACD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conclusion, for </w:t>
      </w:r>
      <w:r w:rsidR="0038225F">
        <w:rPr>
          <w:rFonts w:eastAsia="等线"/>
          <w:lang w:eastAsia="zh-CN"/>
        </w:rPr>
        <w:t>900MHz band, the FCC part 15 has covered the unlicensed spectrum usage and for ETSI, EN 302 208 covers larger output power of reader for RFID while EN 300 220-2 also covers smaller output power for these frequency range.</w:t>
      </w:r>
      <w:r w:rsidR="0038225F">
        <w:rPr>
          <w:rFonts w:eastAsia="等线" w:hint="eastAsia"/>
          <w:lang w:eastAsia="zh-CN"/>
        </w:rPr>
        <w:t xml:space="preserve"> </w:t>
      </w:r>
      <w:r w:rsidR="0038225F">
        <w:rPr>
          <w:rFonts w:eastAsia="等线"/>
          <w:lang w:eastAsia="zh-CN"/>
        </w:rPr>
        <w:t>These regulations can be used as starting point to further develop the UE RF requirement.</w:t>
      </w:r>
    </w:p>
    <w:p w:rsidR="0038225F" w:rsidRPr="0038225F" w:rsidRDefault="0038225F" w:rsidP="001B535E">
      <w:pPr>
        <w:rPr>
          <w:rFonts w:eastAsia="等线"/>
          <w:b/>
          <w:lang w:eastAsia="zh-CN"/>
        </w:rPr>
      </w:pPr>
      <w:r w:rsidRPr="0038225F">
        <w:rPr>
          <w:rFonts w:eastAsia="等线" w:hint="eastAsia"/>
          <w:b/>
          <w:lang w:eastAsia="zh-CN"/>
        </w:rPr>
        <w:t>P</w:t>
      </w:r>
      <w:r w:rsidRPr="0038225F">
        <w:rPr>
          <w:rFonts w:eastAsia="等线"/>
          <w:b/>
          <w:lang w:eastAsia="zh-CN"/>
        </w:rPr>
        <w:t>roposal 1: For 900MHz band, the FCC part 15 and ETSI EN 302 208, EN 300 220-2 can be considered from regulation perspective to derive the UE RF requirement.</w:t>
      </w:r>
    </w:p>
    <w:p w:rsidR="00AB2184" w:rsidRDefault="0038225F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F</w:t>
      </w:r>
      <w:r>
        <w:rPr>
          <w:rFonts w:eastAsia="等线"/>
          <w:lang w:eastAsia="zh-CN"/>
        </w:rPr>
        <w:t xml:space="preserve">or 2.4GHz, still FCC use part 15 to cover the unlicensed spectrum. While for ETSI, the EN 300 328 covers the unlicensed band. Besides, </w:t>
      </w:r>
      <w:r w:rsidR="00AB2184">
        <w:rPr>
          <w:rFonts w:eastAsia="等线"/>
          <w:lang w:eastAsia="zh-CN"/>
        </w:rPr>
        <w:t>EN 300 440 as “</w:t>
      </w:r>
      <w:r w:rsidR="00AB2184" w:rsidRPr="00AB2184">
        <w:rPr>
          <w:rFonts w:eastAsia="等线"/>
          <w:lang w:eastAsia="zh-CN"/>
        </w:rPr>
        <w:t>Short Range Devices (SRD); Radio equipment to be used in the 1 GHz to 40 GHz frequency range; Harmonised Standard for access to radio spectrum</w:t>
      </w:r>
      <w:r w:rsidR="00AB2184">
        <w:rPr>
          <w:rFonts w:eastAsia="等线"/>
          <w:lang w:eastAsia="zh-CN"/>
        </w:rPr>
        <w:t xml:space="preserve">” is used for short range devices </w:t>
      </w:r>
      <w:proofErr w:type="gramStart"/>
      <w:r w:rsidR="00AB2184">
        <w:rPr>
          <w:rFonts w:eastAsia="等线"/>
          <w:lang w:eastAsia="zh-CN"/>
        </w:rPr>
        <w:t xml:space="preserve">and </w:t>
      </w:r>
      <w:r w:rsidR="00934203">
        <w:rPr>
          <w:rFonts w:eastAsia="等线"/>
          <w:lang w:eastAsia="zh-CN"/>
        </w:rPr>
        <w:t>.</w:t>
      </w:r>
      <w:proofErr w:type="gramEnd"/>
    </w:p>
    <w:p w:rsidR="00934203" w:rsidRPr="00934203" w:rsidRDefault="00934203" w:rsidP="00934203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Table 2 EN 300 400 Frequency band and corresponding power limit</w:t>
      </w:r>
    </w:p>
    <w:p w:rsidR="00AB2184" w:rsidRDefault="00AB2184" w:rsidP="001B535E">
      <w:pPr>
        <w:rPr>
          <w:rFonts w:eastAsia="等线"/>
          <w:lang w:eastAsia="zh-CN"/>
        </w:rPr>
      </w:pPr>
      <w:r>
        <w:rPr>
          <w:noProof/>
        </w:rPr>
        <w:drawing>
          <wp:inline distT="0" distB="0" distL="0" distR="0" wp14:anchorId="62E99816" wp14:editId="7DF03188">
            <wp:extent cx="6332220" cy="23152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31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DD" w:rsidRDefault="00A435B7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t can be observed for </w:t>
      </w:r>
      <w:r w:rsidR="008E42DD">
        <w:rPr>
          <w:rFonts w:eastAsia="等线"/>
          <w:lang w:eastAsia="zh-CN"/>
        </w:rPr>
        <w:t xml:space="preserve">2446 to 2454MHz as specific RFID usage, 500mW E.I.R.P is assumed as 26.99 dBm. </w:t>
      </w:r>
      <w:r w:rsidR="008E42DD">
        <w:rPr>
          <w:rFonts w:eastAsia="等线" w:hint="eastAsia"/>
          <w:lang w:eastAsia="zh-CN"/>
        </w:rPr>
        <w:t>I</w:t>
      </w:r>
      <w:r w:rsidR="008E42DD">
        <w:rPr>
          <w:rFonts w:eastAsia="等线"/>
          <w:lang w:eastAsia="zh-CN"/>
        </w:rPr>
        <w:t xml:space="preserve">n conclusion, for 2.4GHz band, the FCC part 15 and ETSI EN 300 </w:t>
      </w:r>
      <w:proofErr w:type="gramStart"/>
      <w:r w:rsidR="008E42DD">
        <w:rPr>
          <w:rFonts w:eastAsia="等线"/>
          <w:lang w:eastAsia="zh-CN"/>
        </w:rPr>
        <w:t>328 ,</w:t>
      </w:r>
      <w:proofErr w:type="gramEnd"/>
      <w:r w:rsidR="008E42DD">
        <w:rPr>
          <w:rFonts w:eastAsia="等线"/>
          <w:lang w:eastAsia="zh-CN"/>
        </w:rPr>
        <w:t xml:space="preserve"> EN 300 440 can be used for starting point as regulation requirements.</w:t>
      </w:r>
    </w:p>
    <w:p w:rsidR="00AB2184" w:rsidRDefault="008E42DD" w:rsidP="001B535E">
      <w:pPr>
        <w:rPr>
          <w:rFonts w:eastAsia="等线"/>
          <w:b/>
          <w:lang w:eastAsia="zh-CN"/>
        </w:rPr>
      </w:pPr>
      <w:r w:rsidRPr="008E42DD">
        <w:rPr>
          <w:rFonts w:eastAsia="等线" w:hint="eastAsia"/>
          <w:b/>
          <w:lang w:eastAsia="zh-CN"/>
        </w:rPr>
        <w:t>P</w:t>
      </w:r>
      <w:r w:rsidRPr="008E42DD">
        <w:rPr>
          <w:rFonts w:eastAsia="等线"/>
          <w:b/>
          <w:lang w:eastAsia="zh-CN"/>
        </w:rPr>
        <w:t xml:space="preserve">roposal 2: </w:t>
      </w:r>
      <w:r w:rsidR="00496817">
        <w:rPr>
          <w:rFonts w:eastAsia="等线"/>
          <w:b/>
          <w:lang w:eastAsia="zh-CN"/>
        </w:rPr>
        <w:t>F</w:t>
      </w:r>
      <w:r w:rsidRPr="008E42DD">
        <w:rPr>
          <w:rFonts w:eastAsia="等线"/>
          <w:b/>
          <w:lang w:eastAsia="zh-CN"/>
        </w:rPr>
        <w:t xml:space="preserve">or 2.4GHz band, the FCC part 15 and ETSI EN 300 </w:t>
      </w:r>
      <w:r w:rsidR="00496817" w:rsidRPr="008E42DD">
        <w:rPr>
          <w:rFonts w:eastAsia="等线"/>
          <w:b/>
          <w:lang w:eastAsia="zh-CN"/>
        </w:rPr>
        <w:t>328,</w:t>
      </w:r>
      <w:r w:rsidRPr="008E42DD">
        <w:rPr>
          <w:rFonts w:eastAsia="等线"/>
          <w:b/>
          <w:lang w:eastAsia="zh-CN"/>
        </w:rPr>
        <w:t xml:space="preserve"> EN 300 440 can be considered from regulation</w:t>
      </w:r>
      <w:r w:rsidRPr="0038225F">
        <w:rPr>
          <w:rFonts w:eastAsia="等线"/>
          <w:b/>
          <w:lang w:eastAsia="zh-CN"/>
        </w:rPr>
        <w:t xml:space="preserve"> perspective to derive the UE RF requirement.</w:t>
      </w:r>
    </w:p>
    <w:p w:rsidR="00496817" w:rsidRDefault="00496817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ince this is the study item phase for Ambient IoT devices, the regulations for RFID can be a reference to be captured in the SI TR for further information.</w:t>
      </w:r>
    </w:p>
    <w:p w:rsidR="00496817" w:rsidRPr="00496817" w:rsidRDefault="00496817" w:rsidP="001B535E">
      <w:pPr>
        <w:rPr>
          <w:rFonts w:eastAsia="等线"/>
          <w:b/>
          <w:lang w:eastAsia="zh-CN"/>
        </w:rPr>
      </w:pPr>
      <w:r w:rsidRPr="00496817">
        <w:rPr>
          <w:rFonts w:eastAsia="等线" w:hint="eastAsia"/>
          <w:b/>
          <w:lang w:eastAsia="zh-CN"/>
        </w:rPr>
        <w:t>P</w:t>
      </w:r>
      <w:r w:rsidRPr="00496817">
        <w:rPr>
          <w:rFonts w:eastAsia="等线"/>
          <w:b/>
          <w:lang w:eastAsia="zh-CN"/>
        </w:rPr>
        <w:t>roposal 3: The regulations for RFID can be a reference to be captured in the SI TR for further information.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496817" w:rsidRPr="0038225F" w:rsidRDefault="00496817" w:rsidP="00496817">
      <w:pPr>
        <w:rPr>
          <w:rFonts w:eastAsia="等线"/>
          <w:b/>
          <w:lang w:eastAsia="zh-CN"/>
        </w:rPr>
      </w:pPr>
      <w:r w:rsidRPr="0038225F">
        <w:rPr>
          <w:rFonts w:eastAsia="等线" w:hint="eastAsia"/>
          <w:b/>
          <w:lang w:eastAsia="zh-CN"/>
        </w:rPr>
        <w:t>P</w:t>
      </w:r>
      <w:r w:rsidRPr="0038225F">
        <w:rPr>
          <w:rFonts w:eastAsia="等线"/>
          <w:b/>
          <w:lang w:eastAsia="zh-CN"/>
        </w:rPr>
        <w:t>roposal 1: For 900MHz band, the FCC part 15 and ETSI EN 302 208, EN 300 220-2 can be considered from regulation perspective to derive the UE RF requirement.</w:t>
      </w:r>
    </w:p>
    <w:p w:rsidR="00496817" w:rsidRDefault="00496817" w:rsidP="00496817">
      <w:pPr>
        <w:rPr>
          <w:rFonts w:eastAsia="等线"/>
          <w:b/>
          <w:lang w:eastAsia="zh-CN"/>
        </w:rPr>
      </w:pPr>
      <w:r w:rsidRPr="008E42DD">
        <w:rPr>
          <w:rFonts w:eastAsia="等线" w:hint="eastAsia"/>
          <w:b/>
          <w:lang w:eastAsia="zh-CN"/>
        </w:rPr>
        <w:t>P</w:t>
      </w:r>
      <w:r w:rsidRPr="008E42DD">
        <w:rPr>
          <w:rFonts w:eastAsia="等线"/>
          <w:b/>
          <w:lang w:eastAsia="zh-CN"/>
        </w:rPr>
        <w:t xml:space="preserve">roposal 2: for 2.4GHz band, the FCC part 15 and ETSI EN 300 </w:t>
      </w:r>
      <w:proofErr w:type="gramStart"/>
      <w:r w:rsidRPr="008E42DD">
        <w:rPr>
          <w:rFonts w:eastAsia="等线"/>
          <w:b/>
          <w:lang w:eastAsia="zh-CN"/>
        </w:rPr>
        <w:t>328 ,</w:t>
      </w:r>
      <w:proofErr w:type="gramEnd"/>
      <w:r w:rsidRPr="008E42DD">
        <w:rPr>
          <w:rFonts w:eastAsia="等线"/>
          <w:b/>
          <w:lang w:eastAsia="zh-CN"/>
        </w:rPr>
        <w:t xml:space="preserve"> EN 300 440 can be considered from regulation</w:t>
      </w:r>
      <w:r w:rsidRPr="0038225F">
        <w:rPr>
          <w:rFonts w:eastAsia="等线"/>
          <w:b/>
          <w:lang w:eastAsia="zh-CN"/>
        </w:rPr>
        <w:t xml:space="preserve"> perspective to derive the UE RF requirement.</w:t>
      </w:r>
    </w:p>
    <w:p w:rsidR="00496817" w:rsidRPr="00496817" w:rsidRDefault="00496817" w:rsidP="00496817">
      <w:pPr>
        <w:rPr>
          <w:rFonts w:eastAsia="等线"/>
          <w:b/>
          <w:lang w:eastAsia="zh-CN"/>
        </w:rPr>
      </w:pPr>
      <w:r w:rsidRPr="00496817">
        <w:rPr>
          <w:rFonts w:eastAsia="等线" w:hint="eastAsia"/>
          <w:b/>
          <w:lang w:eastAsia="zh-CN"/>
        </w:rPr>
        <w:t>P</w:t>
      </w:r>
      <w:r w:rsidRPr="00496817">
        <w:rPr>
          <w:rFonts w:eastAsia="等线"/>
          <w:b/>
          <w:lang w:eastAsia="zh-CN"/>
        </w:rPr>
        <w:t>roposal 3: The regulations for RFID can be a reference to be captured in the SI TR for further information.</w:t>
      </w:r>
    </w:p>
    <w:p w:rsidR="003A046D" w:rsidRDefault="00986414">
      <w:pPr>
        <w:pStyle w:val="1"/>
      </w:pPr>
      <w:r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6B043C" w:rsidRPr="006B043C">
        <w:rPr>
          <w:rFonts w:eastAsia="华文楷体"/>
          <w:szCs w:val="28"/>
        </w:rPr>
        <w:t>RP-234058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6B043C" w:rsidRPr="006B043C">
        <w:rPr>
          <w:rFonts w:eastAsia="华文楷体"/>
          <w:szCs w:val="28"/>
        </w:rPr>
        <w:t>New SID: Study on solutions for Ambient IoT (Internet of Things) in NR</w:t>
      </w: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F7F" w:rsidRDefault="00924F7F" w:rsidP="006426F4">
      <w:pPr>
        <w:spacing w:after="0"/>
      </w:pPr>
      <w:r>
        <w:separator/>
      </w:r>
    </w:p>
  </w:endnote>
  <w:endnote w:type="continuationSeparator" w:id="0">
    <w:p w:rsidR="00924F7F" w:rsidRDefault="00924F7F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F7F" w:rsidRDefault="00924F7F" w:rsidP="006426F4">
      <w:pPr>
        <w:spacing w:after="0"/>
      </w:pPr>
      <w:r>
        <w:separator/>
      </w:r>
    </w:p>
  </w:footnote>
  <w:footnote w:type="continuationSeparator" w:id="0">
    <w:p w:rsidR="00924F7F" w:rsidRDefault="00924F7F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8"/>
  </w:num>
  <w:num w:numId="5">
    <w:abstractNumId w:val="13"/>
  </w:num>
  <w:num w:numId="6">
    <w:abstractNumId w:val="10"/>
  </w:num>
  <w:num w:numId="7">
    <w:abstractNumId w:val="4"/>
  </w:num>
  <w:num w:numId="8">
    <w:abstractNumId w:val="6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2"/>
  </w:num>
  <w:num w:numId="14">
    <w:abstractNumId w:val="7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29F0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8B0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693B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4E79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225F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3ED0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3B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817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1C80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468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7041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286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08D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6ACD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2DD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4F7F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4203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4D3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17E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3DF9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17EE5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35B7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184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08E5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198E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079EA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52C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A03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571F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F76962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2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2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F2A80C-F6EB-4329-A350-739FF9E5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5103</TotalTime>
  <Pages>2</Pages>
  <Words>534</Words>
  <Characters>3046</Characters>
  <Application>Microsoft Office Word</Application>
  <DocSecurity>0</DocSecurity>
  <Lines>25</Lines>
  <Paragraphs>7</Paragraphs>
  <ScaleCrop>false</ScaleCrop>
  <Company>Spirent Communications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145</cp:revision>
  <cp:lastPrinted>2019-08-07T05:09:00Z</cp:lastPrinted>
  <dcterms:created xsi:type="dcterms:W3CDTF">2023-07-21T10:04:00Z</dcterms:created>
  <dcterms:modified xsi:type="dcterms:W3CDTF">2024-05-13T10:54:00Z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